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3D32A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Richard VINCENT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1EF8BE50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of Easton, Norfolk. Clerk.</w:t>
      </w:r>
    </w:p>
    <w:p w14:paraId="47A9C48D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</w:p>
    <w:p w14:paraId="56E6259F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</w:p>
    <w:p w14:paraId="563E1AC7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27963237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96)</w:t>
      </w:r>
    </w:p>
    <w:p w14:paraId="48112D5D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</w:p>
    <w:p w14:paraId="56062A44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</w:p>
    <w:p w14:paraId="4590589B" w14:textId="77777777" w:rsidR="004B0763" w:rsidRPr="0047582A" w:rsidRDefault="004B0763" w:rsidP="004B076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 September 2021</w:t>
      </w:r>
    </w:p>
    <w:p w14:paraId="450064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C43F0" w14:textId="77777777" w:rsidR="004B0763" w:rsidRDefault="004B0763" w:rsidP="009139A6">
      <w:r>
        <w:separator/>
      </w:r>
    </w:p>
  </w:endnote>
  <w:endnote w:type="continuationSeparator" w:id="0">
    <w:p w14:paraId="7AB2FE7C" w14:textId="77777777" w:rsidR="004B0763" w:rsidRDefault="004B07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3E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F6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ED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8C21" w14:textId="77777777" w:rsidR="004B0763" w:rsidRDefault="004B0763" w:rsidP="009139A6">
      <w:r>
        <w:separator/>
      </w:r>
    </w:p>
  </w:footnote>
  <w:footnote w:type="continuationSeparator" w:id="0">
    <w:p w14:paraId="4B5E6B21" w14:textId="77777777" w:rsidR="004B0763" w:rsidRDefault="004B07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79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35F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957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763"/>
    <w:rsid w:val="000666E0"/>
    <w:rsid w:val="002510B7"/>
    <w:rsid w:val="004B076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21D9"/>
  <w15:chartTrackingRefBased/>
  <w15:docId w15:val="{980852BE-002F-4CB9-8D03-E9777F2D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0763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4B076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2021-09-17T19:09:00Z</dcterms:created>
  <dcterms:modified xsi:type="dcterms:W3CDTF">2021-09-17T19:11:00Z</dcterms:modified>
</cp:coreProperties>
</file>